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D0A" w:rsidRDefault="00BE482C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 w:rsidRPr="00BE482C">
        <w:rPr>
          <w:rFonts w:asciiTheme="majorHAnsi" w:hAnsiTheme="majorHAnsi"/>
          <w:b/>
          <w:sz w:val="32"/>
          <w:szCs w:val="32"/>
        </w:rPr>
        <w:t>КРАЙНО ОТБОРНО КЛАСИРАНЕ ЮНОШИ ДЛОП 2021 г.</w:t>
      </w:r>
    </w:p>
    <w:p w:rsid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tbl>
      <w:tblPr>
        <w:tblW w:w="9105" w:type="dxa"/>
        <w:tblInd w:w="93" w:type="dxa"/>
        <w:tblLook w:val="04A0" w:firstRow="1" w:lastRow="0" w:firstColumn="1" w:lastColumn="0" w:noHBand="0" w:noVBand="1"/>
      </w:tblPr>
      <w:tblGrid>
        <w:gridCol w:w="618"/>
        <w:gridCol w:w="2785"/>
        <w:gridCol w:w="2160"/>
        <w:gridCol w:w="1980"/>
        <w:gridCol w:w="1620"/>
      </w:tblGrid>
      <w:tr w:rsidR="00BE482C" w:rsidRPr="006727CA" w:rsidTr="00BE482C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bottom"/>
            <w:hideMark/>
          </w:tcPr>
          <w:p w:rsidR="00BE482C" w:rsidRPr="006727CA" w:rsidRDefault="00BE482C" w:rsidP="00BE482C">
            <w:pPr>
              <w:rPr>
                <w:b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/>
                <w:color w:val="000000"/>
                <w:sz w:val="32"/>
                <w:szCs w:val="32"/>
                <w:lang w:eastAsia="en-US"/>
              </w:rPr>
              <w:t> №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/>
                <w:bCs/>
                <w:color w:val="000000"/>
                <w:sz w:val="32"/>
                <w:szCs w:val="32"/>
                <w:lang w:eastAsia="en-US"/>
              </w:rPr>
              <w:t>ОТБОР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/>
                <w:bCs/>
                <w:color w:val="000000"/>
                <w:sz w:val="32"/>
                <w:szCs w:val="32"/>
                <w:lang w:eastAsia="en-US"/>
              </w:rPr>
              <w:t>1 КРЪГ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/>
                <w:bCs/>
                <w:color w:val="000000"/>
                <w:sz w:val="32"/>
                <w:szCs w:val="32"/>
                <w:lang w:eastAsia="en-US"/>
              </w:rPr>
              <w:t>2 КРЪГ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/>
                <w:bCs/>
                <w:color w:val="000000"/>
                <w:sz w:val="32"/>
                <w:szCs w:val="32"/>
                <w:lang w:eastAsia="en-US"/>
              </w:rPr>
              <w:t>ОБЩО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Локомотив СФ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67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ЦСКА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33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Русе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29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Локомотив РС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25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Априлец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21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Юнайтед спортс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20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Левски СФ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17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8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Червен бряг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14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9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Локомотив 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12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Тракиец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11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БВС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11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Ивайло ВТ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10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13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СВ ХС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10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14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Левски СЗ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8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Олимпия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7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Самоков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7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Победа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7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18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Светкавица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5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19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Славия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5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Кико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5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21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Спартак ДИМ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5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22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Лъвовете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4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23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Стара Загора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4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24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Бургас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4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25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 xml:space="preserve">Марица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4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26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АВ Луковит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3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27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Ямбол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3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28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Ивайло Маринов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2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29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Спарта Монтана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2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lastRenderedPageBreak/>
              <w:t>30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АСК Сливен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2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31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Черно море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32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БАББ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33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Шумен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34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Спартак Пловдив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35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Димов боксинг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36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Ладимекс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37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Добрич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38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Омуртаг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39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Бдин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Миньор ПК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 xml:space="preserve">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Дунав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42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 xml:space="preserve">Мизия 80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43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Спартак ПЛ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44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Добруджа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45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ДСД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Локомотив ПД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47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Арда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48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КПВ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49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Пирин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  <w:tr w:rsidR="00BE482C" w:rsidRPr="006727CA" w:rsidTr="00BE482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50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Таланти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2C" w:rsidRPr="006727CA" w:rsidRDefault="00BE482C" w:rsidP="00BE482C">
            <w:pPr>
              <w:jc w:val="center"/>
              <w:rPr>
                <w:bCs/>
                <w:color w:val="000000"/>
                <w:sz w:val="32"/>
                <w:szCs w:val="32"/>
                <w:lang w:eastAsia="en-US"/>
              </w:rPr>
            </w:pPr>
            <w:r w:rsidRPr="006727CA">
              <w:rPr>
                <w:bCs/>
                <w:color w:val="000000"/>
                <w:sz w:val="32"/>
                <w:szCs w:val="32"/>
                <w:lang w:eastAsia="en-US"/>
              </w:rPr>
              <w:t>0</w:t>
            </w:r>
          </w:p>
        </w:tc>
      </w:tr>
    </w:tbl>
    <w:p w:rsid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p w:rsidR="006727CA" w:rsidRDefault="006727CA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p w:rsidR="006727CA" w:rsidRPr="00BE482C" w:rsidRDefault="006727CA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ab/>
        <w:t>БФБокс</w:t>
      </w:r>
      <w:bookmarkStart w:id="0" w:name="_GoBack"/>
      <w:bookmarkEnd w:id="0"/>
    </w:p>
    <w:sectPr w:rsidR="006727CA" w:rsidRPr="00BE482C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CF8" w:rsidRDefault="00D82CF8" w:rsidP="00144764">
      <w:r>
        <w:separator/>
      </w:r>
    </w:p>
  </w:endnote>
  <w:endnote w:type="continuationSeparator" w:id="0">
    <w:p w:rsidR="00D82CF8" w:rsidRDefault="00D82CF8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CF8" w:rsidRDefault="00D82CF8" w:rsidP="00144764">
      <w:r>
        <w:separator/>
      </w:r>
    </w:p>
  </w:footnote>
  <w:footnote w:type="continuationSeparator" w:id="0">
    <w:p w:rsidR="00D82CF8" w:rsidRDefault="00D82CF8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2A4A8E"/>
    <w:rsid w:val="003874E4"/>
    <w:rsid w:val="00535ED9"/>
    <w:rsid w:val="00570DB0"/>
    <w:rsid w:val="00576D0A"/>
    <w:rsid w:val="00606305"/>
    <w:rsid w:val="006727CA"/>
    <w:rsid w:val="006D1ED9"/>
    <w:rsid w:val="007077B0"/>
    <w:rsid w:val="0073702F"/>
    <w:rsid w:val="0076018A"/>
    <w:rsid w:val="00853C82"/>
    <w:rsid w:val="00917784"/>
    <w:rsid w:val="00920FBF"/>
    <w:rsid w:val="00A25AD5"/>
    <w:rsid w:val="00AB28A5"/>
    <w:rsid w:val="00B50314"/>
    <w:rsid w:val="00B555A9"/>
    <w:rsid w:val="00B5771A"/>
    <w:rsid w:val="00BE482C"/>
    <w:rsid w:val="00C73178"/>
    <w:rsid w:val="00CB5611"/>
    <w:rsid w:val="00CE162C"/>
    <w:rsid w:val="00D82CF8"/>
    <w:rsid w:val="00D876C6"/>
    <w:rsid w:val="00E1287C"/>
    <w:rsid w:val="00E957A4"/>
    <w:rsid w:val="00E96AFF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3A473"/>
  <w15:docId w15:val="{4FB59D12-2E58-4AC6-902B-79126BDC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3</cp:revision>
  <cp:lastPrinted>2021-03-05T11:43:00Z</cp:lastPrinted>
  <dcterms:created xsi:type="dcterms:W3CDTF">2021-11-24T10:37:00Z</dcterms:created>
  <dcterms:modified xsi:type="dcterms:W3CDTF">2021-11-24T13:11:00Z</dcterms:modified>
</cp:coreProperties>
</file>